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3"/>
        <w:gridCol w:w="49"/>
        <w:gridCol w:w="642"/>
        <w:gridCol w:w="127"/>
        <w:gridCol w:w="1213"/>
        <w:gridCol w:w="6"/>
        <w:gridCol w:w="366"/>
        <w:gridCol w:w="10"/>
        <w:gridCol w:w="1544"/>
        <w:gridCol w:w="12"/>
        <w:gridCol w:w="206"/>
        <w:gridCol w:w="1615"/>
        <w:gridCol w:w="3721"/>
        <w:gridCol w:w="182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>С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>в многоквартирном доме, расположенном</w:t>
      </w:r>
    </w:p>
    <w:p w:rsidR="0027360C" w:rsidRDefault="00744310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A86A0E">
        <w:rPr>
          <w:rFonts w:eastAsia="Arial"/>
          <w:b/>
          <w:kern w:val="3"/>
          <w:sz w:val="24"/>
          <w:szCs w:val="24"/>
          <w:lang w:eastAsia="zh-CN"/>
        </w:rPr>
        <w:t xml:space="preserve">      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27360C">
        <w:rPr>
          <w:rFonts w:eastAsia="Arial"/>
          <w:b/>
          <w:kern w:val="3"/>
          <w:sz w:val="24"/>
          <w:szCs w:val="24"/>
          <w:lang w:eastAsia="zh-CN"/>
        </w:rPr>
        <w:t>г. Набережные Челны</w:t>
      </w:r>
      <w:r w:rsidR="003E7B32"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</w:p>
    <w:p w:rsidR="003E7B32" w:rsidRPr="00B4025F" w:rsidRDefault="0027360C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  <w:r w:rsidR="003935E9">
        <w:rPr>
          <w:rFonts w:eastAsia="Arial"/>
          <w:b/>
          <w:kern w:val="3"/>
          <w:sz w:val="24"/>
          <w:szCs w:val="24"/>
          <w:lang w:eastAsia="zh-CN"/>
        </w:rPr>
        <w:t xml:space="preserve">проспект </w:t>
      </w:r>
      <w:r w:rsidR="00506571">
        <w:rPr>
          <w:rFonts w:eastAsia="Arial"/>
          <w:b/>
          <w:kern w:val="3"/>
          <w:sz w:val="24"/>
          <w:szCs w:val="24"/>
          <w:lang w:eastAsia="zh-CN"/>
        </w:rPr>
        <w:t>Казанский, д.1</w:t>
      </w:r>
      <w:r w:rsidR="00990ACB">
        <w:rPr>
          <w:rFonts w:eastAsia="Arial"/>
          <w:b/>
          <w:kern w:val="3"/>
          <w:sz w:val="24"/>
          <w:szCs w:val="24"/>
          <w:lang w:eastAsia="zh-CN"/>
        </w:rPr>
        <w:t>5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947036" w:rsidRDefault="0010435B" w:rsidP="00E15DD9">
      <w:pPr>
        <w:tabs>
          <w:tab w:val="left" w:pos="0"/>
        </w:tabs>
        <w:jc w:val="both"/>
        <w:rPr>
          <w:b/>
          <w:bCs/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27360C" w:rsidRPr="0027360C">
        <w:rPr>
          <w:color w:val="000000"/>
          <w:kern w:val="3"/>
          <w:sz w:val="24"/>
          <w:szCs w:val="24"/>
          <w:lang w:eastAsia="zh-CN" w:bidi="hi-IN"/>
        </w:rPr>
        <w:t>26.06.202</w:t>
      </w:r>
      <w:r w:rsidR="00D30410">
        <w:rPr>
          <w:color w:val="000000"/>
          <w:kern w:val="3"/>
          <w:sz w:val="24"/>
          <w:szCs w:val="24"/>
          <w:lang w:eastAsia="zh-CN" w:bidi="hi-IN"/>
        </w:rPr>
        <w:t>4 №168</w:t>
      </w:r>
      <w:r w:rsidR="009A27F0">
        <w:rPr>
          <w:color w:val="000000"/>
          <w:kern w:val="3"/>
          <w:sz w:val="24"/>
          <w:szCs w:val="24"/>
          <w:lang w:eastAsia="zh-CN" w:bidi="hi-IN"/>
        </w:rPr>
        <w:t>/о</w:t>
      </w:r>
      <w:r w:rsidR="000F0ABC" w:rsidRPr="0027360C">
        <w:rPr>
          <w:color w:val="000000"/>
          <w:kern w:val="3"/>
          <w:sz w:val="24"/>
          <w:szCs w:val="24"/>
          <w:lang w:eastAsia="zh-CN" w:bidi="hi-IN"/>
        </w:rPr>
        <w:t>,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в том числе:</w:t>
      </w:r>
      <w:r w:rsidR="002E3356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6E60CF">
        <w:rPr>
          <w:color w:val="000000"/>
          <w:kern w:val="3"/>
          <w:sz w:val="24"/>
          <w:szCs w:val="24"/>
          <w:lang w:eastAsia="zh-CN" w:bidi="hi-IN"/>
        </w:rPr>
        <w:t xml:space="preserve">ремонт </w:t>
      </w:r>
      <w:r w:rsidR="00990ACB">
        <w:rPr>
          <w:color w:val="000000"/>
          <w:kern w:val="3"/>
          <w:sz w:val="24"/>
          <w:szCs w:val="24"/>
          <w:lang w:eastAsia="zh-CN" w:bidi="hi-IN"/>
        </w:rPr>
        <w:t>крыши</w:t>
      </w:r>
      <w:r w:rsidR="00220C37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990ACB">
        <w:rPr>
          <w:b/>
          <w:color w:val="000000"/>
          <w:kern w:val="3"/>
          <w:sz w:val="24"/>
          <w:szCs w:val="24"/>
          <w:lang w:eastAsia="zh-CN" w:bidi="hi-IN"/>
        </w:rPr>
        <w:t>2 193 030</w:t>
      </w:r>
      <w:r w:rsidR="00220C37">
        <w:rPr>
          <w:color w:val="000000"/>
          <w:kern w:val="3"/>
          <w:sz w:val="24"/>
          <w:szCs w:val="24"/>
          <w:lang w:eastAsia="zh-CN" w:bidi="hi-IN"/>
        </w:rPr>
        <w:t xml:space="preserve"> рублей,</w:t>
      </w:r>
      <w:r w:rsidR="00F80BD1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F80BD1">
        <w:rPr>
          <w:color w:val="000000"/>
          <w:kern w:val="3"/>
          <w:sz w:val="24"/>
          <w:szCs w:val="24"/>
          <w:lang w:eastAsia="zh-CN" w:bidi="hi-IN"/>
        </w:rPr>
        <w:t xml:space="preserve">ремонт </w:t>
      </w:r>
      <w:r w:rsidR="00F80BD1">
        <w:rPr>
          <w:color w:val="000000"/>
          <w:kern w:val="3"/>
          <w:sz w:val="24"/>
          <w:szCs w:val="24"/>
          <w:lang w:eastAsia="zh-CN" w:bidi="hi-IN"/>
        </w:rPr>
        <w:t xml:space="preserve">внутридомовой </w:t>
      </w:r>
      <w:proofErr w:type="spellStart"/>
      <w:r w:rsidR="00F80BD1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F80BD1">
        <w:rPr>
          <w:color w:val="000000"/>
          <w:kern w:val="3"/>
          <w:sz w:val="24"/>
          <w:szCs w:val="24"/>
          <w:lang w:eastAsia="zh-CN" w:bidi="hi-IN"/>
        </w:rPr>
        <w:t xml:space="preserve">. системы </w:t>
      </w:r>
      <w:r w:rsidR="00990ACB">
        <w:rPr>
          <w:color w:val="000000"/>
          <w:kern w:val="3"/>
          <w:sz w:val="24"/>
          <w:szCs w:val="24"/>
          <w:lang w:eastAsia="zh-CN" w:bidi="hi-IN"/>
        </w:rPr>
        <w:t>электроснабжения</w:t>
      </w:r>
      <w:r w:rsidR="00F80BD1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990ACB">
        <w:rPr>
          <w:b/>
          <w:color w:val="000000"/>
          <w:kern w:val="3"/>
          <w:sz w:val="24"/>
          <w:szCs w:val="24"/>
          <w:lang w:eastAsia="zh-CN" w:bidi="hi-IN"/>
        </w:rPr>
        <w:t>4 192 160</w:t>
      </w:r>
      <w:r w:rsidR="00F80BD1">
        <w:rPr>
          <w:color w:val="000000"/>
          <w:kern w:val="3"/>
          <w:sz w:val="24"/>
          <w:szCs w:val="24"/>
          <w:lang w:eastAsia="zh-CN" w:bidi="hi-IN"/>
        </w:rPr>
        <w:t xml:space="preserve"> рублей,</w:t>
      </w:r>
      <w:r w:rsidR="002E3356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990ACB">
        <w:rPr>
          <w:b/>
          <w:bCs/>
          <w:color w:val="000000"/>
          <w:kern w:val="3"/>
          <w:sz w:val="24"/>
          <w:szCs w:val="24"/>
          <w:lang w:eastAsia="zh-CN" w:bidi="hi-IN"/>
        </w:rPr>
        <w:t>95 777,85</w:t>
      </w:r>
      <w:r w:rsidR="00EF76BF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990ACB">
        <w:rPr>
          <w:b/>
          <w:bCs/>
          <w:color w:val="000000"/>
          <w:kern w:val="3"/>
          <w:sz w:val="24"/>
          <w:szCs w:val="24"/>
          <w:lang w:eastAsia="zh-CN" w:bidi="hi-IN"/>
        </w:rPr>
        <w:t>63 851,90</w:t>
      </w:r>
      <w:bookmarkStart w:id="0" w:name="_GoBack"/>
      <w:bookmarkEnd w:id="0"/>
      <w:r w:rsidR="00DC2137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</w:t>
      </w:r>
      <w:proofErr w:type="gramStart"/>
      <w:r w:rsidRPr="000F0ABC">
        <w:rPr>
          <w:sz w:val="24"/>
          <w:szCs w:val="24"/>
        </w:rPr>
        <w:t xml:space="preserve">директор  </w:t>
      </w:r>
      <w:r w:rsidRPr="000F0ABC">
        <w:rPr>
          <w:sz w:val="24"/>
          <w:szCs w:val="24"/>
        </w:rPr>
        <w:tab/>
      </w:r>
      <w:proofErr w:type="gramEnd"/>
      <w:r w:rsidRPr="000F0ABC">
        <w:rPr>
          <w:sz w:val="24"/>
          <w:szCs w:val="24"/>
        </w:rPr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r w:rsidR="007133C5">
        <w:rPr>
          <w:sz w:val="24"/>
          <w:szCs w:val="24"/>
        </w:rPr>
        <w:t xml:space="preserve">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30BA1"/>
    <w:rsid w:val="0003439C"/>
    <w:rsid w:val="00054099"/>
    <w:rsid w:val="000635B9"/>
    <w:rsid w:val="000658C0"/>
    <w:rsid w:val="000673E0"/>
    <w:rsid w:val="00070A2E"/>
    <w:rsid w:val="000A7DDE"/>
    <w:rsid w:val="000B7193"/>
    <w:rsid w:val="000C188A"/>
    <w:rsid w:val="000C26D9"/>
    <w:rsid w:val="000E1C9E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24CA1"/>
    <w:rsid w:val="00133A31"/>
    <w:rsid w:val="0013505E"/>
    <w:rsid w:val="00136E9B"/>
    <w:rsid w:val="00137349"/>
    <w:rsid w:val="0014547D"/>
    <w:rsid w:val="00164040"/>
    <w:rsid w:val="0018302A"/>
    <w:rsid w:val="00193AB2"/>
    <w:rsid w:val="0019488C"/>
    <w:rsid w:val="001A077D"/>
    <w:rsid w:val="001A0BBF"/>
    <w:rsid w:val="001A19B9"/>
    <w:rsid w:val="001B117B"/>
    <w:rsid w:val="001B18BA"/>
    <w:rsid w:val="001C1506"/>
    <w:rsid w:val="001C6B2D"/>
    <w:rsid w:val="001D15B5"/>
    <w:rsid w:val="001E3717"/>
    <w:rsid w:val="00204A19"/>
    <w:rsid w:val="00205647"/>
    <w:rsid w:val="00214A24"/>
    <w:rsid w:val="00216CD7"/>
    <w:rsid w:val="00220C37"/>
    <w:rsid w:val="00226B06"/>
    <w:rsid w:val="00233DCD"/>
    <w:rsid w:val="0024528C"/>
    <w:rsid w:val="00261921"/>
    <w:rsid w:val="00263D3B"/>
    <w:rsid w:val="002644D3"/>
    <w:rsid w:val="00264EFC"/>
    <w:rsid w:val="002662BA"/>
    <w:rsid w:val="0027360C"/>
    <w:rsid w:val="0027463C"/>
    <w:rsid w:val="00274A0F"/>
    <w:rsid w:val="0028094B"/>
    <w:rsid w:val="00296B05"/>
    <w:rsid w:val="002A18C0"/>
    <w:rsid w:val="002A599C"/>
    <w:rsid w:val="002A6527"/>
    <w:rsid w:val="002B0404"/>
    <w:rsid w:val="002C168D"/>
    <w:rsid w:val="002D3857"/>
    <w:rsid w:val="002D47D5"/>
    <w:rsid w:val="002D706E"/>
    <w:rsid w:val="002E0497"/>
    <w:rsid w:val="002E2BB4"/>
    <w:rsid w:val="002E3356"/>
    <w:rsid w:val="002E3A4E"/>
    <w:rsid w:val="00331073"/>
    <w:rsid w:val="0033273B"/>
    <w:rsid w:val="0035114A"/>
    <w:rsid w:val="0035186E"/>
    <w:rsid w:val="00351E91"/>
    <w:rsid w:val="003563D5"/>
    <w:rsid w:val="003644E1"/>
    <w:rsid w:val="003867B8"/>
    <w:rsid w:val="00391316"/>
    <w:rsid w:val="003916F5"/>
    <w:rsid w:val="003935E9"/>
    <w:rsid w:val="003961F0"/>
    <w:rsid w:val="003A41D3"/>
    <w:rsid w:val="003B0FEE"/>
    <w:rsid w:val="003B4E54"/>
    <w:rsid w:val="003B680C"/>
    <w:rsid w:val="003C63B2"/>
    <w:rsid w:val="003C728F"/>
    <w:rsid w:val="003D3C72"/>
    <w:rsid w:val="003E3785"/>
    <w:rsid w:val="003E6841"/>
    <w:rsid w:val="003E7B32"/>
    <w:rsid w:val="003F536A"/>
    <w:rsid w:val="004016FE"/>
    <w:rsid w:val="00401E57"/>
    <w:rsid w:val="00412C26"/>
    <w:rsid w:val="00414992"/>
    <w:rsid w:val="00422AF7"/>
    <w:rsid w:val="00424407"/>
    <w:rsid w:val="00432A26"/>
    <w:rsid w:val="00433E75"/>
    <w:rsid w:val="0044328A"/>
    <w:rsid w:val="00450488"/>
    <w:rsid w:val="00450C31"/>
    <w:rsid w:val="00465696"/>
    <w:rsid w:val="00467F8A"/>
    <w:rsid w:val="0048460B"/>
    <w:rsid w:val="004A0425"/>
    <w:rsid w:val="004C34D1"/>
    <w:rsid w:val="004C57D5"/>
    <w:rsid w:val="004D6DEE"/>
    <w:rsid w:val="004E0F70"/>
    <w:rsid w:val="004E0FEB"/>
    <w:rsid w:val="004E192E"/>
    <w:rsid w:val="00500BEA"/>
    <w:rsid w:val="00504FE0"/>
    <w:rsid w:val="005053A1"/>
    <w:rsid w:val="00506571"/>
    <w:rsid w:val="0051077B"/>
    <w:rsid w:val="00513432"/>
    <w:rsid w:val="00517EC4"/>
    <w:rsid w:val="00534B28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82219"/>
    <w:rsid w:val="005856BD"/>
    <w:rsid w:val="00596102"/>
    <w:rsid w:val="005A48A5"/>
    <w:rsid w:val="005A61DF"/>
    <w:rsid w:val="005B0A70"/>
    <w:rsid w:val="005C0E50"/>
    <w:rsid w:val="005D5BE4"/>
    <w:rsid w:val="005E0D38"/>
    <w:rsid w:val="006012F5"/>
    <w:rsid w:val="006055C9"/>
    <w:rsid w:val="00610515"/>
    <w:rsid w:val="006224FE"/>
    <w:rsid w:val="00624CF0"/>
    <w:rsid w:val="0063091A"/>
    <w:rsid w:val="0064788F"/>
    <w:rsid w:val="0066017F"/>
    <w:rsid w:val="006771E6"/>
    <w:rsid w:val="00681893"/>
    <w:rsid w:val="00682A56"/>
    <w:rsid w:val="00685BA2"/>
    <w:rsid w:val="006A5D37"/>
    <w:rsid w:val="006A63C6"/>
    <w:rsid w:val="006A650B"/>
    <w:rsid w:val="006B2FF2"/>
    <w:rsid w:val="006B7E99"/>
    <w:rsid w:val="006C184E"/>
    <w:rsid w:val="006D38DD"/>
    <w:rsid w:val="006D73E0"/>
    <w:rsid w:val="006E1272"/>
    <w:rsid w:val="006E60CF"/>
    <w:rsid w:val="007017A6"/>
    <w:rsid w:val="007133C5"/>
    <w:rsid w:val="007162F9"/>
    <w:rsid w:val="00720A5F"/>
    <w:rsid w:val="007268FA"/>
    <w:rsid w:val="00744310"/>
    <w:rsid w:val="00750374"/>
    <w:rsid w:val="007555A6"/>
    <w:rsid w:val="00765AB5"/>
    <w:rsid w:val="0076775B"/>
    <w:rsid w:val="00780FCE"/>
    <w:rsid w:val="00790D73"/>
    <w:rsid w:val="00796827"/>
    <w:rsid w:val="007A2C3D"/>
    <w:rsid w:val="007A3614"/>
    <w:rsid w:val="007A386F"/>
    <w:rsid w:val="007A4E3B"/>
    <w:rsid w:val="007B41CD"/>
    <w:rsid w:val="007B6A9C"/>
    <w:rsid w:val="007C2BA0"/>
    <w:rsid w:val="007C6049"/>
    <w:rsid w:val="007D1971"/>
    <w:rsid w:val="007D2ECE"/>
    <w:rsid w:val="007D42DA"/>
    <w:rsid w:val="007F3140"/>
    <w:rsid w:val="007F4D94"/>
    <w:rsid w:val="00812740"/>
    <w:rsid w:val="00823A49"/>
    <w:rsid w:val="008313E2"/>
    <w:rsid w:val="00831650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8D7142"/>
    <w:rsid w:val="008E7F1E"/>
    <w:rsid w:val="00901E1F"/>
    <w:rsid w:val="0090670B"/>
    <w:rsid w:val="0091202A"/>
    <w:rsid w:val="00912E01"/>
    <w:rsid w:val="00913A35"/>
    <w:rsid w:val="00927AA6"/>
    <w:rsid w:val="00933F97"/>
    <w:rsid w:val="00947036"/>
    <w:rsid w:val="009477FE"/>
    <w:rsid w:val="00950EFB"/>
    <w:rsid w:val="009556DB"/>
    <w:rsid w:val="00962D67"/>
    <w:rsid w:val="00976E57"/>
    <w:rsid w:val="00981262"/>
    <w:rsid w:val="00984128"/>
    <w:rsid w:val="00990ACB"/>
    <w:rsid w:val="0099183D"/>
    <w:rsid w:val="009958E3"/>
    <w:rsid w:val="009A27F0"/>
    <w:rsid w:val="009B0827"/>
    <w:rsid w:val="009C0648"/>
    <w:rsid w:val="009C460F"/>
    <w:rsid w:val="009C6EA5"/>
    <w:rsid w:val="009F3F69"/>
    <w:rsid w:val="009F4638"/>
    <w:rsid w:val="009F7BD4"/>
    <w:rsid w:val="00A007AD"/>
    <w:rsid w:val="00A073A5"/>
    <w:rsid w:val="00A075E1"/>
    <w:rsid w:val="00A07ADF"/>
    <w:rsid w:val="00A129A2"/>
    <w:rsid w:val="00A167EC"/>
    <w:rsid w:val="00A16EF7"/>
    <w:rsid w:val="00A20D9F"/>
    <w:rsid w:val="00A31B49"/>
    <w:rsid w:val="00A371EB"/>
    <w:rsid w:val="00A40169"/>
    <w:rsid w:val="00A40B2D"/>
    <w:rsid w:val="00A41BAA"/>
    <w:rsid w:val="00A45A87"/>
    <w:rsid w:val="00A467C9"/>
    <w:rsid w:val="00A50CF8"/>
    <w:rsid w:val="00A52095"/>
    <w:rsid w:val="00A5776C"/>
    <w:rsid w:val="00A733B9"/>
    <w:rsid w:val="00A801D5"/>
    <w:rsid w:val="00A8076F"/>
    <w:rsid w:val="00A835AC"/>
    <w:rsid w:val="00A86161"/>
    <w:rsid w:val="00A862A5"/>
    <w:rsid w:val="00A86A0E"/>
    <w:rsid w:val="00A90227"/>
    <w:rsid w:val="00A91720"/>
    <w:rsid w:val="00AA401F"/>
    <w:rsid w:val="00AB10A1"/>
    <w:rsid w:val="00AC05D1"/>
    <w:rsid w:val="00AC65E4"/>
    <w:rsid w:val="00AE5A99"/>
    <w:rsid w:val="00AF09A5"/>
    <w:rsid w:val="00B05C0D"/>
    <w:rsid w:val="00B07FCB"/>
    <w:rsid w:val="00B15A9F"/>
    <w:rsid w:val="00B15F8A"/>
    <w:rsid w:val="00B4025F"/>
    <w:rsid w:val="00B45479"/>
    <w:rsid w:val="00B47231"/>
    <w:rsid w:val="00B53FA4"/>
    <w:rsid w:val="00B561F4"/>
    <w:rsid w:val="00B56B77"/>
    <w:rsid w:val="00B67A30"/>
    <w:rsid w:val="00B714CD"/>
    <w:rsid w:val="00B8049F"/>
    <w:rsid w:val="00B87348"/>
    <w:rsid w:val="00B9180F"/>
    <w:rsid w:val="00BA3B14"/>
    <w:rsid w:val="00BA48C0"/>
    <w:rsid w:val="00BB427B"/>
    <w:rsid w:val="00BB4E2C"/>
    <w:rsid w:val="00BB7B05"/>
    <w:rsid w:val="00BC6275"/>
    <w:rsid w:val="00BD7B49"/>
    <w:rsid w:val="00BE2A7F"/>
    <w:rsid w:val="00BE3C6B"/>
    <w:rsid w:val="00C048EF"/>
    <w:rsid w:val="00C13BBE"/>
    <w:rsid w:val="00C23C1E"/>
    <w:rsid w:val="00C31601"/>
    <w:rsid w:val="00C32CB6"/>
    <w:rsid w:val="00C3308F"/>
    <w:rsid w:val="00C33130"/>
    <w:rsid w:val="00C44A8D"/>
    <w:rsid w:val="00C645F3"/>
    <w:rsid w:val="00C723FA"/>
    <w:rsid w:val="00C94680"/>
    <w:rsid w:val="00C967AB"/>
    <w:rsid w:val="00CA3102"/>
    <w:rsid w:val="00CA77B3"/>
    <w:rsid w:val="00CB21D8"/>
    <w:rsid w:val="00CB424B"/>
    <w:rsid w:val="00CB44A2"/>
    <w:rsid w:val="00CD268F"/>
    <w:rsid w:val="00CE6CA8"/>
    <w:rsid w:val="00CE6F31"/>
    <w:rsid w:val="00CE79D4"/>
    <w:rsid w:val="00D05B7A"/>
    <w:rsid w:val="00D30410"/>
    <w:rsid w:val="00D33A69"/>
    <w:rsid w:val="00D33C58"/>
    <w:rsid w:val="00D43A33"/>
    <w:rsid w:val="00D53331"/>
    <w:rsid w:val="00D60D6D"/>
    <w:rsid w:val="00D7398C"/>
    <w:rsid w:val="00D81172"/>
    <w:rsid w:val="00D8186B"/>
    <w:rsid w:val="00D866DE"/>
    <w:rsid w:val="00D93168"/>
    <w:rsid w:val="00D96AB4"/>
    <w:rsid w:val="00D97B52"/>
    <w:rsid w:val="00D97D60"/>
    <w:rsid w:val="00DA2921"/>
    <w:rsid w:val="00DA62BE"/>
    <w:rsid w:val="00DB0797"/>
    <w:rsid w:val="00DB18B5"/>
    <w:rsid w:val="00DC2137"/>
    <w:rsid w:val="00DD38A5"/>
    <w:rsid w:val="00DD72E7"/>
    <w:rsid w:val="00DE4388"/>
    <w:rsid w:val="00DE536A"/>
    <w:rsid w:val="00DF0A84"/>
    <w:rsid w:val="00DF7C07"/>
    <w:rsid w:val="00E04491"/>
    <w:rsid w:val="00E06DF5"/>
    <w:rsid w:val="00E15DD9"/>
    <w:rsid w:val="00E224A0"/>
    <w:rsid w:val="00E27A27"/>
    <w:rsid w:val="00E329C7"/>
    <w:rsid w:val="00E433A4"/>
    <w:rsid w:val="00E504AE"/>
    <w:rsid w:val="00E611EC"/>
    <w:rsid w:val="00E64740"/>
    <w:rsid w:val="00E66D89"/>
    <w:rsid w:val="00E86CE0"/>
    <w:rsid w:val="00E94760"/>
    <w:rsid w:val="00EA0706"/>
    <w:rsid w:val="00EA0B6C"/>
    <w:rsid w:val="00EA1747"/>
    <w:rsid w:val="00EB2B11"/>
    <w:rsid w:val="00EB3727"/>
    <w:rsid w:val="00EC6735"/>
    <w:rsid w:val="00EC772D"/>
    <w:rsid w:val="00EC77A1"/>
    <w:rsid w:val="00ED4EF6"/>
    <w:rsid w:val="00ED5A56"/>
    <w:rsid w:val="00ED60E2"/>
    <w:rsid w:val="00EE500D"/>
    <w:rsid w:val="00EF5DDD"/>
    <w:rsid w:val="00EF76BF"/>
    <w:rsid w:val="00F022DE"/>
    <w:rsid w:val="00F107CE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41ED"/>
    <w:rsid w:val="00F75339"/>
    <w:rsid w:val="00F80BD1"/>
    <w:rsid w:val="00F80E66"/>
    <w:rsid w:val="00F85B96"/>
    <w:rsid w:val="00F87C78"/>
    <w:rsid w:val="00F91FAB"/>
    <w:rsid w:val="00F9420E"/>
    <w:rsid w:val="00F9676E"/>
    <w:rsid w:val="00F96F57"/>
    <w:rsid w:val="00FB7BEF"/>
    <w:rsid w:val="00FC4FCE"/>
    <w:rsid w:val="00FD4311"/>
    <w:rsid w:val="00FD5BE4"/>
    <w:rsid w:val="00FF3063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585FE13"/>
  <w15:docId w15:val="{5698787C-016F-4EE3-AE56-5D17F3D69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F002EE-9534-44A2-9086-F0F9E9A761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0</TotalTime>
  <Pages>1</Pages>
  <Words>310</Words>
  <Characters>2319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2624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2</cp:revision>
  <cp:lastPrinted>2023-02-01T06:27:00Z</cp:lastPrinted>
  <dcterms:created xsi:type="dcterms:W3CDTF">2024-07-01T10:24:00Z</dcterms:created>
  <dcterms:modified xsi:type="dcterms:W3CDTF">2024-07-01T10:24:00Z</dcterms:modified>
</cp:coreProperties>
</file>